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78AD4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037A" w:rsidRPr="00E960BB">
        <w:rPr>
          <w:rFonts w:ascii="Corbel" w:hAnsi="Corbel"/>
          <w:bCs/>
          <w:i/>
        </w:rPr>
        <w:t xml:space="preserve">Załącznik nr 1.5 do Zarządzenia Rektora UR  nr </w:t>
      </w:r>
      <w:r w:rsidR="00CD037A">
        <w:rPr>
          <w:rFonts w:ascii="Corbel" w:hAnsi="Corbel"/>
          <w:bCs/>
          <w:i/>
        </w:rPr>
        <w:t>7</w:t>
      </w:r>
      <w:r w:rsidR="00CD037A" w:rsidRPr="00E960BB">
        <w:rPr>
          <w:rFonts w:ascii="Corbel" w:hAnsi="Corbel"/>
          <w:bCs/>
          <w:i/>
        </w:rPr>
        <w:t>/20</w:t>
      </w:r>
      <w:r w:rsidR="00CD037A">
        <w:rPr>
          <w:rFonts w:ascii="Corbel" w:hAnsi="Corbel"/>
          <w:bCs/>
          <w:i/>
        </w:rPr>
        <w:t>23</w:t>
      </w:r>
    </w:p>
    <w:p w14:paraId="07459F9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5081CA7" w14:textId="77777777" w:rsidR="00BC09A2" w:rsidRDefault="0071620A" w:rsidP="00BC09A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4B48DD">
        <w:rPr>
          <w:rFonts w:ascii="Corbel" w:hAnsi="Corbel"/>
          <w:b/>
          <w:smallCaps/>
          <w:sz w:val="24"/>
          <w:szCs w:val="24"/>
        </w:rPr>
        <w:t xml:space="preserve">  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C09A2">
        <w:rPr>
          <w:rFonts w:ascii="Corbel" w:hAnsi="Corbel"/>
          <w:i/>
          <w:smallCaps/>
          <w:sz w:val="24"/>
          <w:szCs w:val="24"/>
        </w:rPr>
        <w:t>202</w:t>
      </w:r>
      <w:r w:rsidR="00C710A6">
        <w:rPr>
          <w:rFonts w:ascii="Corbel" w:hAnsi="Corbel"/>
          <w:i/>
          <w:smallCaps/>
          <w:sz w:val="24"/>
          <w:szCs w:val="24"/>
        </w:rPr>
        <w:t>3</w:t>
      </w:r>
      <w:r w:rsidR="00BC09A2">
        <w:rPr>
          <w:rFonts w:ascii="Corbel" w:hAnsi="Corbel"/>
          <w:i/>
          <w:smallCaps/>
          <w:sz w:val="24"/>
          <w:szCs w:val="24"/>
        </w:rPr>
        <w:t>-202</w:t>
      </w:r>
      <w:r w:rsidR="00C710A6">
        <w:rPr>
          <w:rFonts w:ascii="Corbel" w:hAnsi="Corbel"/>
          <w:i/>
          <w:smallCaps/>
          <w:sz w:val="24"/>
          <w:szCs w:val="24"/>
        </w:rPr>
        <w:t>8</w:t>
      </w:r>
    </w:p>
    <w:p w14:paraId="7340005E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795AFDD9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08672F">
        <w:rPr>
          <w:rFonts w:ascii="Corbel" w:hAnsi="Corbel"/>
          <w:sz w:val="20"/>
          <w:szCs w:val="20"/>
        </w:rPr>
        <w:t>202</w:t>
      </w:r>
      <w:r w:rsidR="00C710A6">
        <w:rPr>
          <w:rFonts w:ascii="Corbel" w:hAnsi="Corbel"/>
          <w:sz w:val="20"/>
          <w:szCs w:val="20"/>
        </w:rPr>
        <w:t>5</w:t>
      </w:r>
      <w:r w:rsidR="0008672F">
        <w:rPr>
          <w:rFonts w:ascii="Corbel" w:hAnsi="Corbel"/>
          <w:sz w:val="20"/>
          <w:szCs w:val="20"/>
        </w:rPr>
        <w:t>/</w:t>
      </w:r>
      <w:r w:rsidR="004B48DD">
        <w:rPr>
          <w:rFonts w:ascii="Corbel" w:hAnsi="Corbel"/>
          <w:sz w:val="20"/>
          <w:szCs w:val="20"/>
        </w:rPr>
        <w:t>202</w:t>
      </w:r>
      <w:r w:rsidR="00C710A6">
        <w:rPr>
          <w:rFonts w:ascii="Corbel" w:hAnsi="Corbel"/>
          <w:sz w:val="20"/>
          <w:szCs w:val="20"/>
        </w:rPr>
        <w:t>6</w:t>
      </w:r>
    </w:p>
    <w:p w14:paraId="32C956A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0E495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EF857DD" w14:textId="77777777" w:rsidTr="00FE509F">
        <w:tc>
          <w:tcPr>
            <w:tcW w:w="2694" w:type="dxa"/>
            <w:vAlign w:val="center"/>
          </w:tcPr>
          <w:p w14:paraId="4C2168E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8C3148E" w14:textId="77777777" w:rsidR="0085747A" w:rsidRPr="009C54AE" w:rsidRDefault="009771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>ychowani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 xml:space="preserve"> fizyczne</w:t>
            </w:r>
          </w:p>
        </w:tc>
      </w:tr>
      <w:tr w:rsidR="0085747A" w:rsidRPr="009C54AE" w14:paraId="3026AA08" w14:textId="77777777" w:rsidTr="00FE509F">
        <w:tc>
          <w:tcPr>
            <w:tcW w:w="2694" w:type="dxa"/>
            <w:vAlign w:val="center"/>
          </w:tcPr>
          <w:p w14:paraId="084F8FA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F47CA3E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AB90DD4" w14:textId="77777777" w:rsidTr="00FE509F">
        <w:tc>
          <w:tcPr>
            <w:tcW w:w="2694" w:type="dxa"/>
            <w:vAlign w:val="center"/>
          </w:tcPr>
          <w:p w14:paraId="5655B1F9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09978B9" w14:textId="77777777" w:rsidR="0085747A" w:rsidRPr="009C54AE" w:rsidRDefault="00BE67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A0E43D5" w14:textId="77777777" w:rsidTr="00FE509F">
        <w:tc>
          <w:tcPr>
            <w:tcW w:w="2694" w:type="dxa"/>
            <w:vAlign w:val="center"/>
          </w:tcPr>
          <w:p w14:paraId="78542F7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ADE3F0" w14:textId="77777777" w:rsidR="0085747A" w:rsidRPr="009C54AE" w:rsidRDefault="000867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 Wychowania Fizycznego i Rekreacji</w:t>
            </w:r>
          </w:p>
        </w:tc>
      </w:tr>
      <w:tr w:rsidR="00FE509F" w:rsidRPr="009C54AE" w14:paraId="19CD9062" w14:textId="77777777" w:rsidTr="00FE509F">
        <w:tc>
          <w:tcPr>
            <w:tcW w:w="2694" w:type="dxa"/>
            <w:vAlign w:val="center"/>
          </w:tcPr>
          <w:p w14:paraId="504D0D75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0A1B7E" w14:textId="77777777" w:rsidR="00FE509F" w:rsidRPr="009C54AE" w:rsidRDefault="00FE509F" w:rsidP="000867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08672F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FE509F" w:rsidRPr="009C54AE" w14:paraId="04D6B86F" w14:textId="77777777" w:rsidTr="00FE509F">
        <w:tc>
          <w:tcPr>
            <w:tcW w:w="2694" w:type="dxa"/>
            <w:vAlign w:val="center"/>
          </w:tcPr>
          <w:p w14:paraId="7E28D0BF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EDD24B9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FE509F" w:rsidRPr="009C54AE" w14:paraId="4B32F7C4" w14:textId="77777777" w:rsidTr="00FE509F">
        <w:tc>
          <w:tcPr>
            <w:tcW w:w="2694" w:type="dxa"/>
            <w:vAlign w:val="center"/>
          </w:tcPr>
          <w:p w14:paraId="3C6E2B1A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97867CC" w14:textId="77777777" w:rsidR="00FE509F" w:rsidRPr="009C54AE" w:rsidRDefault="00FE509F" w:rsidP="000867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71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  <w:r w:rsidR="0008672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FE509F" w:rsidRPr="009C54AE" w14:paraId="38F37F3C" w14:textId="77777777" w:rsidTr="00FE509F">
        <w:tc>
          <w:tcPr>
            <w:tcW w:w="2694" w:type="dxa"/>
            <w:vAlign w:val="center"/>
          </w:tcPr>
          <w:p w14:paraId="7D58014D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436E4C7" w14:textId="77777777" w:rsidR="00FE509F" w:rsidRPr="009C54AE" w:rsidRDefault="000E26C5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FE509F" w:rsidRPr="009C54AE" w14:paraId="3B7B89E8" w14:textId="77777777" w:rsidTr="00FE509F">
        <w:tc>
          <w:tcPr>
            <w:tcW w:w="2694" w:type="dxa"/>
            <w:vAlign w:val="center"/>
          </w:tcPr>
          <w:p w14:paraId="7064EB93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AAE4AE1" w14:textId="77777777" w:rsidR="00FE509F" w:rsidRPr="009C54AE" w:rsidRDefault="00CB4499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97716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 xml:space="preserve"> sem.</w:t>
            </w:r>
            <w:r w:rsidR="00977165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FE509F" w:rsidRPr="009C54AE" w14:paraId="7BB379E9" w14:textId="77777777" w:rsidTr="00FE509F">
        <w:tc>
          <w:tcPr>
            <w:tcW w:w="2694" w:type="dxa"/>
            <w:vAlign w:val="center"/>
          </w:tcPr>
          <w:p w14:paraId="0D665FE7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79D37F" w14:textId="77777777" w:rsidR="00FE509F" w:rsidRPr="00B37CBE" w:rsidRDefault="00CB4499" w:rsidP="00BE67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B.</w:t>
            </w:r>
            <w:r w:rsidR="0008672F">
              <w:rPr>
                <w:rFonts w:ascii="Corbel" w:hAnsi="Corbel"/>
                <w:b w:val="0"/>
                <w:sz w:val="22"/>
              </w:rPr>
              <w:t xml:space="preserve"> Przygotowanie merytoryczne nauczycieli przedszkoli i klas I-III szkoły podstawowej, jako przygotowanie do integracji treści nauczania.  </w:t>
            </w:r>
          </w:p>
        </w:tc>
      </w:tr>
      <w:tr w:rsidR="00FE509F" w:rsidRPr="009C54AE" w14:paraId="0AD81F9A" w14:textId="77777777" w:rsidTr="00FE509F">
        <w:tc>
          <w:tcPr>
            <w:tcW w:w="2694" w:type="dxa"/>
            <w:vAlign w:val="center"/>
          </w:tcPr>
          <w:p w14:paraId="2F58EA7D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1288738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509F" w:rsidRPr="009C54AE" w14:paraId="6697BD21" w14:textId="77777777" w:rsidTr="00FE509F">
        <w:tc>
          <w:tcPr>
            <w:tcW w:w="2694" w:type="dxa"/>
            <w:vAlign w:val="center"/>
          </w:tcPr>
          <w:p w14:paraId="20410986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172FF5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="00FE509F" w:rsidRPr="009C54AE" w14:paraId="38B18A17" w14:textId="77777777" w:rsidTr="00FE509F">
        <w:tc>
          <w:tcPr>
            <w:tcW w:w="2694" w:type="dxa"/>
            <w:vAlign w:val="center"/>
          </w:tcPr>
          <w:p w14:paraId="663F8B9A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EDB9360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E0B6163" w14:textId="77777777" w:rsidR="00923D7D" w:rsidRPr="009C54AE" w:rsidRDefault="0085747A" w:rsidP="00CB449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5A3BBF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56E40D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CB213BC" w14:textId="77777777" w:rsidTr="0097716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DFE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2CF876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004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27B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B9C0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D9E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D5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2CC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D14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0B0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BF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F217CFD" w14:textId="77777777" w:rsidTr="00CB449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DDDA" w14:textId="77777777" w:rsidR="00015B8F" w:rsidRPr="009C54AE" w:rsidRDefault="00CB449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C3C5" w14:textId="77777777" w:rsidR="00015B8F" w:rsidRPr="009C54AE" w:rsidRDefault="000E26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32A8" w14:textId="77777777" w:rsidR="00015B8F" w:rsidRPr="009C54AE" w:rsidRDefault="000E26C5" w:rsidP="00CB44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4BE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5DF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E19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610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0C0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60A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A114" w14:textId="77777777" w:rsidR="00015B8F" w:rsidRPr="009C54AE" w:rsidRDefault="009771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2C4F85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78C46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137B4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B6E6202" w14:textId="77777777" w:rsidR="0085747A" w:rsidRPr="009C54AE" w:rsidRDefault="00FE509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4B2DE8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D1018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D901FDC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zaliczenie z oceną, </w:t>
      </w:r>
    </w:p>
    <w:p w14:paraId="3D23019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006FA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47DC780" w14:textId="77777777" w:rsidTr="00745302">
        <w:tc>
          <w:tcPr>
            <w:tcW w:w="9670" w:type="dxa"/>
          </w:tcPr>
          <w:p w14:paraId="42C6ECF8" w14:textId="77777777" w:rsidR="0085747A" w:rsidRPr="009C54AE" w:rsidRDefault="00FE509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przeciwskazań zdrowotnych do uczestnictwa w zajęciach ruchowych. Podstawowe wiadomości z zakresu kultury fizycznej.</w:t>
            </w:r>
          </w:p>
        </w:tc>
      </w:tr>
    </w:tbl>
    <w:p w14:paraId="485B6F7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CEF1C7" w14:textId="77777777" w:rsidR="00CB4499" w:rsidRDefault="00CB449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1E542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290505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566D52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50CE25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6C00BB2" w14:textId="77777777" w:rsidTr="00C1687C">
        <w:tc>
          <w:tcPr>
            <w:tcW w:w="843" w:type="dxa"/>
            <w:vAlign w:val="center"/>
          </w:tcPr>
          <w:p w14:paraId="4A53BF8E" w14:textId="77777777" w:rsidR="0085747A" w:rsidRPr="009C54AE" w:rsidRDefault="0085747A" w:rsidP="00CB44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09E87AEA" w14:textId="77777777" w:rsidR="0085747A" w:rsidRPr="009C54AE" w:rsidRDefault="00C50E72" w:rsidP="00CB449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Świadomość, że uczestnictwo w kulturze fizycznej jest niezbędne zarówno dla dziecka jak i dorosłego człowieka</w:t>
            </w:r>
          </w:p>
        </w:tc>
      </w:tr>
      <w:tr w:rsidR="0085747A" w:rsidRPr="009C54AE" w14:paraId="76C56ED2" w14:textId="77777777" w:rsidTr="00C1687C">
        <w:tc>
          <w:tcPr>
            <w:tcW w:w="843" w:type="dxa"/>
            <w:vAlign w:val="center"/>
          </w:tcPr>
          <w:p w14:paraId="008D7759" w14:textId="77777777" w:rsidR="0085747A" w:rsidRPr="009C54AE" w:rsidRDefault="00FE509F" w:rsidP="00CB4499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4E282FFA" w14:textId="77777777" w:rsidR="0085747A" w:rsidRPr="009C54AE" w:rsidRDefault="00C50E72" w:rsidP="00CB449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Uzmysłowienie</w:t>
            </w:r>
            <w:r w:rsidR="00FE509F" w:rsidRPr="00FE509F">
              <w:rPr>
                <w:rFonts w:ascii="Corbel" w:hAnsi="Corbel"/>
                <w:b w:val="0"/>
                <w:sz w:val="24"/>
                <w:szCs w:val="24"/>
              </w:rPr>
              <w:t xml:space="preserve"> potrzeby ruchu u dzieci związanej z ich harmonijnym rozwojem psychomotorycznym</w:t>
            </w:r>
          </w:p>
        </w:tc>
      </w:tr>
      <w:tr w:rsidR="0085747A" w:rsidRPr="009C54AE" w14:paraId="41AF2D63" w14:textId="77777777" w:rsidTr="00C1687C">
        <w:tc>
          <w:tcPr>
            <w:tcW w:w="843" w:type="dxa"/>
            <w:vAlign w:val="center"/>
          </w:tcPr>
          <w:p w14:paraId="0F397444" w14:textId="77777777" w:rsidR="0085747A" w:rsidRPr="009C54AE" w:rsidRDefault="00FE509F" w:rsidP="00CB44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2A2DFF7D" w14:textId="77777777" w:rsidR="0085747A" w:rsidRPr="009C54AE" w:rsidRDefault="00C50E72" w:rsidP="00CB449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Zdobycie informacji na temat prowadzenia zajęć z wychowania fizycznego</w:t>
            </w:r>
          </w:p>
        </w:tc>
      </w:tr>
      <w:tr w:rsidR="00FE509F" w:rsidRPr="009C54AE" w14:paraId="0111E774" w14:textId="77777777" w:rsidTr="00C1687C">
        <w:tc>
          <w:tcPr>
            <w:tcW w:w="843" w:type="dxa"/>
            <w:vAlign w:val="center"/>
          </w:tcPr>
          <w:p w14:paraId="786CF3AC" w14:textId="77777777" w:rsidR="00FE509F" w:rsidRPr="009C54AE" w:rsidRDefault="00FE509F" w:rsidP="00CB44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14:paraId="06CCFCFB" w14:textId="77777777" w:rsidR="00FE509F" w:rsidRPr="009C54AE" w:rsidRDefault="00FE509F" w:rsidP="00CB449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Rozwijanie zainteresowań wychowaniem fizycznym w edukacji przedszkolnej i wczesnoszkolnej</w:t>
            </w:r>
          </w:p>
        </w:tc>
      </w:tr>
      <w:tr w:rsidR="00FE509F" w:rsidRPr="009C54AE" w14:paraId="7622BB99" w14:textId="77777777" w:rsidTr="00C1687C">
        <w:tc>
          <w:tcPr>
            <w:tcW w:w="843" w:type="dxa"/>
            <w:vAlign w:val="center"/>
          </w:tcPr>
          <w:p w14:paraId="26E8FE72" w14:textId="77777777" w:rsidR="00FE509F" w:rsidRPr="009C54AE" w:rsidRDefault="00FE509F" w:rsidP="00CB44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14:paraId="537622D2" w14:textId="77777777" w:rsidR="00FE509F" w:rsidRPr="009C54AE" w:rsidRDefault="00C50E72" w:rsidP="00CB449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do nauczania oraz doskonalenia  poszczególnych czynności ruchowych</w:t>
            </w:r>
          </w:p>
        </w:tc>
      </w:tr>
      <w:tr w:rsidR="00FE509F" w:rsidRPr="009C54AE" w14:paraId="58789CE9" w14:textId="77777777" w:rsidTr="00C1687C">
        <w:tc>
          <w:tcPr>
            <w:tcW w:w="843" w:type="dxa"/>
            <w:vAlign w:val="center"/>
          </w:tcPr>
          <w:p w14:paraId="2D83D4EB" w14:textId="77777777" w:rsidR="00FE509F" w:rsidRPr="009C54AE" w:rsidRDefault="00FE509F" w:rsidP="00CB44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7" w:type="dxa"/>
            <w:vAlign w:val="center"/>
          </w:tcPr>
          <w:p w14:paraId="358C0A6C" w14:textId="77777777" w:rsidR="00FE509F" w:rsidRPr="009C54AE" w:rsidRDefault="00FE509F" w:rsidP="00CB44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 xml:space="preserve">Rozwijanie </w:t>
            </w:r>
            <w:r w:rsidR="00C50E72">
              <w:rPr>
                <w:rFonts w:ascii="Corbel" w:hAnsi="Corbel"/>
                <w:b w:val="0"/>
                <w:sz w:val="24"/>
                <w:szCs w:val="24"/>
              </w:rPr>
              <w:t>umiejętności ruchowych</w:t>
            </w:r>
          </w:p>
        </w:tc>
      </w:tr>
    </w:tbl>
    <w:p w14:paraId="262882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B10B87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8134A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05DAB8B4" w14:textId="77777777" w:rsidTr="00B013A5">
        <w:tc>
          <w:tcPr>
            <w:tcW w:w="1679" w:type="dxa"/>
            <w:vAlign w:val="center"/>
          </w:tcPr>
          <w:p w14:paraId="36CD9D8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0921C42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6EB9C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45093" w:rsidRPr="009C54AE" w14:paraId="739E2A0E" w14:textId="77777777" w:rsidTr="00CB4499">
        <w:tc>
          <w:tcPr>
            <w:tcW w:w="1679" w:type="dxa"/>
          </w:tcPr>
          <w:p w14:paraId="32EC92F4" w14:textId="77777777" w:rsidR="00A45093" w:rsidRPr="00A45093" w:rsidRDefault="00A45093" w:rsidP="00CB44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4509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38CE7202" w14:textId="77777777" w:rsidR="00A45093" w:rsidRPr="00CB4499" w:rsidRDefault="00C50E72" w:rsidP="00CB4499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Stosuje się do zasad obowiązujących podczas zajęć ruchowych. Uzasadnia stosowanie norm etycznych oraz zasad fair play w sporcie</w:t>
            </w:r>
            <w:r w:rsidR="00B013A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5" w:type="dxa"/>
            <w:vAlign w:val="center"/>
          </w:tcPr>
          <w:p w14:paraId="62F8889F" w14:textId="77777777" w:rsidR="00A45093" w:rsidRPr="00A45093" w:rsidRDefault="00A45093" w:rsidP="00CB44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</w:t>
            </w:r>
            <w:r w:rsidR="00B013A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A45093" w:rsidRPr="009C54AE" w14:paraId="0F20FD0E" w14:textId="77777777" w:rsidTr="00CB4499">
        <w:tc>
          <w:tcPr>
            <w:tcW w:w="1679" w:type="dxa"/>
          </w:tcPr>
          <w:p w14:paraId="15C04350" w14:textId="77777777" w:rsidR="00A45093" w:rsidRPr="00A45093" w:rsidRDefault="00A45093" w:rsidP="00CB44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0BE32104" w14:textId="77777777" w:rsidR="00A45093" w:rsidRPr="00A45093" w:rsidRDefault="00B013A5" w:rsidP="00CB4499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</w:t>
            </w:r>
            <w:r w:rsidRPr="00B013A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obiera, test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uje</w:t>
            </w:r>
            <w:r w:rsidRPr="00B013A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i modyfik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uje</w:t>
            </w:r>
            <w:r w:rsidRPr="00B013A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materiały, środki oraz metody  </w:t>
            </w:r>
            <w:r w:rsidR="00C50E7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stosowane w wychowaniu fizycznym. </w:t>
            </w:r>
            <w:r w:rsidRPr="00B013A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23765ED6" w14:textId="77777777" w:rsidR="00A45093" w:rsidRPr="00A45093" w:rsidRDefault="00A45093" w:rsidP="00CB44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</w:t>
            </w:r>
            <w:r w:rsidR="00B013A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45093" w:rsidRPr="009C54AE" w14:paraId="2562F91C" w14:textId="77777777" w:rsidTr="00CB4499">
        <w:tc>
          <w:tcPr>
            <w:tcW w:w="1679" w:type="dxa"/>
          </w:tcPr>
          <w:p w14:paraId="7F98B63C" w14:textId="77777777" w:rsidR="00A45093" w:rsidRPr="00A45093" w:rsidRDefault="00A45093" w:rsidP="00CB44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C3400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14:paraId="209405D3" w14:textId="77777777" w:rsidR="00A45093" w:rsidRPr="00A45093" w:rsidRDefault="00C50E72" w:rsidP="00CB44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50E7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Kreuje aktywność ruchową jako formę relaksu fizycznego i psychicznego oraz promuje pozytywną postawę prozdrowotną wpływającą na sprawność funkcjonalną w dorosłym życiu człowieka.</w:t>
            </w:r>
          </w:p>
        </w:tc>
        <w:tc>
          <w:tcPr>
            <w:tcW w:w="1865" w:type="dxa"/>
            <w:vAlign w:val="center"/>
          </w:tcPr>
          <w:p w14:paraId="69B02406" w14:textId="77777777" w:rsidR="00A45093" w:rsidRPr="00A45093" w:rsidRDefault="00A45093" w:rsidP="00CB44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PPiW.U06</w:t>
            </w:r>
          </w:p>
        </w:tc>
      </w:tr>
      <w:tr w:rsidR="00A45093" w:rsidRPr="009C54AE" w14:paraId="3571D96F" w14:textId="77777777" w:rsidTr="00CB4499">
        <w:tc>
          <w:tcPr>
            <w:tcW w:w="1679" w:type="dxa"/>
          </w:tcPr>
          <w:p w14:paraId="60FB7578" w14:textId="77777777" w:rsidR="00A45093" w:rsidRPr="00A45093" w:rsidRDefault="00A45093" w:rsidP="00CB44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C340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14:paraId="29D675AE" w14:textId="77777777" w:rsidR="00A45093" w:rsidRPr="00A45093" w:rsidRDefault="00C50E72" w:rsidP="00CB44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50E7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Kształtuje samodyscyplinę i samoocenę oraz poczucie odpowiedzialności za zdrowie i bezpieczeństwo własne i drugiego człowieka. Dostrzega  korelację między systematyczną aktywnością fizyczną a budowaniem pewności siebie i wysoką samooceną.</w:t>
            </w:r>
          </w:p>
        </w:tc>
        <w:tc>
          <w:tcPr>
            <w:tcW w:w="1865" w:type="dxa"/>
            <w:vAlign w:val="center"/>
          </w:tcPr>
          <w:p w14:paraId="236D5C12" w14:textId="77777777" w:rsidR="00A45093" w:rsidRPr="00A45093" w:rsidRDefault="00A45093" w:rsidP="00CB44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PPiW.</w:t>
            </w:r>
            <w:r w:rsidR="00B013A5">
              <w:rPr>
                <w:rFonts w:ascii="Corbel" w:hAnsi="Corbel"/>
                <w:b w:val="0"/>
                <w:szCs w:val="24"/>
              </w:rPr>
              <w:t>U07</w:t>
            </w:r>
          </w:p>
        </w:tc>
      </w:tr>
      <w:tr w:rsidR="00A45093" w:rsidRPr="009C54AE" w14:paraId="4073A97F" w14:textId="77777777" w:rsidTr="00CB4499">
        <w:tc>
          <w:tcPr>
            <w:tcW w:w="1679" w:type="dxa"/>
          </w:tcPr>
          <w:p w14:paraId="6BAF4852" w14:textId="77777777" w:rsidR="00A45093" w:rsidRPr="00A45093" w:rsidRDefault="00A45093" w:rsidP="00CB44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C3400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6" w:type="dxa"/>
          </w:tcPr>
          <w:p w14:paraId="3E765931" w14:textId="77777777" w:rsidR="00A45093" w:rsidRPr="00A45093" w:rsidRDefault="00C50E72" w:rsidP="00CB44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B013A5" w:rsidRPr="00B013A5">
              <w:rPr>
                <w:rFonts w:ascii="Corbel" w:hAnsi="Corbel"/>
                <w:b w:val="0"/>
                <w:smallCaps w:val="0"/>
                <w:szCs w:val="24"/>
              </w:rPr>
              <w:t>nim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 dzieci do kultury fizycznej wykorzystując przy tym gry i zabawy muzyczno-  ruchowe</w:t>
            </w:r>
          </w:p>
        </w:tc>
        <w:tc>
          <w:tcPr>
            <w:tcW w:w="1865" w:type="dxa"/>
            <w:vAlign w:val="center"/>
          </w:tcPr>
          <w:p w14:paraId="5D4879C0" w14:textId="77777777" w:rsidR="00A45093" w:rsidRPr="00A45093" w:rsidRDefault="00A45093" w:rsidP="00CB44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PPiW.U08</w:t>
            </w:r>
          </w:p>
        </w:tc>
      </w:tr>
      <w:tr w:rsidR="00A45093" w:rsidRPr="009C54AE" w14:paraId="269053B2" w14:textId="77777777" w:rsidTr="00CB4499">
        <w:tc>
          <w:tcPr>
            <w:tcW w:w="1679" w:type="dxa"/>
          </w:tcPr>
          <w:p w14:paraId="303A3272" w14:textId="77777777" w:rsidR="00A45093" w:rsidRPr="00A45093" w:rsidRDefault="00A45093" w:rsidP="00CB44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C3400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6" w:type="dxa"/>
          </w:tcPr>
          <w:p w14:paraId="43AE19ED" w14:textId="77777777" w:rsidR="00A45093" w:rsidRPr="00A45093" w:rsidRDefault="00C50E72" w:rsidP="00CB44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Stosuje</w:t>
            </w:r>
            <w:r w:rsidR="00B013A5" w:rsidRPr="00B013A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sytuacje wychowawczo-dydaktyczne i </w:t>
            </w:r>
            <w:r w:rsidR="00873369" w:rsidRPr="00B013A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wy</w:t>
            </w:r>
            <w:r w:rsidR="00873369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</w:t>
            </w:r>
            <w:r w:rsidR="00873369" w:rsidRPr="00B013A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orzystu</w:t>
            </w:r>
            <w:r w:rsidR="00873369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je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="00B013A5" w:rsidRPr="00B013A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je w procesie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dydaktycznym.</w:t>
            </w:r>
          </w:p>
        </w:tc>
        <w:tc>
          <w:tcPr>
            <w:tcW w:w="1865" w:type="dxa"/>
            <w:vAlign w:val="center"/>
          </w:tcPr>
          <w:p w14:paraId="09258320" w14:textId="77777777" w:rsidR="00A45093" w:rsidRDefault="00A45093" w:rsidP="00CB44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</w:t>
            </w:r>
            <w:r w:rsidR="00B013A5">
              <w:rPr>
                <w:rFonts w:ascii="Corbel" w:hAnsi="Corbel"/>
                <w:sz w:val="24"/>
                <w:szCs w:val="24"/>
              </w:rPr>
              <w:t>9</w:t>
            </w:r>
          </w:p>
          <w:p w14:paraId="7F2416EC" w14:textId="77777777" w:rsidR="00A45093" w:rsidRPr="00A45093" w:rsidRDefault="00873369" w:rsidP="00CB44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</w:t>
            </w: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A45093" w:rsidRPr="009C54AE" w14:paraId="515CB33F" w14:textId="77777777" w:rsidTr="00CB4499">
        <w:tc>
          <w:tcPr>
            <w:tcW w:w="1679" w:type="dxa"/>
          </w:tcPr>
          <w:p w14:paraId="09E7A62A" w14:textId="77777777" w:rsidR="00A45093" w:rsidRPr="00A45093" w:rsidRDefault="00A45093" w:rsidP="00CB44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C3400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6" w:type="dxa"/>
          </w:tcPr>
          <w:p w14:paraId="16DE4C36" w14:textId="77777777" w:rsidR="00A45093" w:rsidRPr="00A45093" w:rsidRDefault="00873369" w:rsidP="00CB44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Times New Roman" w:hAnsi="Corbel" w:cs="Arial"/>
                <w:b w:val="0"/>
                <w:smallCaps w:val="0"/>
                <w:szCs w:val="24"/>
                <w:lang w:eastAsia="pl-PL"/>
              </w:rPr>
              <w:t>Kształtuje u podopiecznych zachowania mające na celu wspieranie kultury fizycznej.</w:t>
            </w:r>
          </w:p>
        </w:tc>
        <w:tc>
          <w:tcPr>
            <w:tcW w:w="1865" w:type="dxa"/>
            <w:vAlign w:val="center"/>
          </w:tcPr>
          <w:p w14:paraId="691E7ADF" w14:textId="77777777" w:rsidR="00A45093" w:rsidRPr="00CB4499" w:rsidRDefault="00A45093" w:rsidP="00CB44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</w:t>
            </w:r>
            <w:r w:rsidR="00B013A5">
              <w:rPr>
                <w:rFonts w:ascii="Corbel" w:hAnsi="Corbel"/>
                <w:sz w:val="24"/>
                <w:szCs w:val="24"/>
              </w:rPr>
              <w:t>K</w:t>
            </w:r>
            <w:r w:rsidRPr="00A45093">
              <w:rPr>
                <w:rFonts w:ascii="Corbel" w:hAnsi="Corbel"/>
                <w:sz w:val="24"/>
                <w:szCs w:val="24"/>
              </w:rPr>
              <w:t>0</w:t>
            </w:r>
            <w:r w:rsidR="00B013A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5569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CAB49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27F3AB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5FC058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7695E13" w14:textId="77777777" w:rsidTr="00A45093">
        <w:tc>
          <w:tcPr>
            <w:tcW w:w="9639" w:type="dxa"/>
          </w:tcPr>
          <w:p w14:paraId="406CC25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5093" w:rsidRPr="009C54AE" w14:paraId="21DFC8E8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AD526" w14:textId="77777777" w:rsidR="00A45093" w:rsidRPr="00803E6B" w:rsidRDefault="00A5519D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Poprawna lekcja wychowania fizycznego. </w:t>
            </w:r>
          </w:p>
        </w:tc>
      </w:tr>
      <w:tr w:rsidR="00A45093" w:rsidRPr="009C54AE" w14:paraId="0F42DD95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B254E" w14:textId="77777777" w:rsidR="00A45093" w:rsidRPr="00803E6B" w:rsidRDefault="00A5519D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Jak przeprowadzić lekcję gie</w:t>
            </w:r>
            <w:r w:rsidR="00A45093" w:rsidRPr="00803E6B">
              <w:rPr>
                <w:rFonts w:ascii="Corbel" w:hAnsi="Corbel"/>
                <w:sz w:val="24"/>
                <w:szCs w:val="24"/>
              </w:rPr>
              <w:t>r i zabaw ruchow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  <w:r w:rsidR="00A45093" w:rsidRPr="00803E6B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w </w:t>
            </w:r>
            <w:r w:rsidR="00A45093" w:rsidRPr="00803E6B">
              <w:rPr>
                <w:rFonts w:ascii="Corbel" w:hAnsi="Corbel"/>
                <w:sz w:val="24"/>
                <w:szCs w:val="24"/>
              </w:rPr>
              <w:t xml:space="preserve">edukacji wczesnoszkolnej i przedszkolnej. </w:t>
            </w:r>
          </w:p>
        </w:tc>
      </w:tr>
      <w:tr w:rsidR="00A45093" w:rsidRPr="009C54AE" w14:paraId="65C99964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B521B" w14:textId="77777777" w:rsidR="00A45093" w:rsidRPr="00803E6B" w:rsidRDefault="00A5519D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Ustawienie prowadzącego oraz wydawanie poleceń podczas lekcji wychowania fizycznego.</w:t>
            </w:r>
          </w:p>
        </w:tc>
      </w:tr>
      <w:tr w:rsidR="00A45093" w:rsidRPr="009C54AE" w14:paraId="03062AB0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E8B64" w14:textId="77777777" w:rsidR="00A45093" w:rsidRPr="00803E6B" w:rsidRDefault="00A5519D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Dobieranie metod w wychowaniu fizycznym</w:t>
            </w:r>
            <w:r w:rsidR="0044583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45093" w:rsidRPr="009C54AE" w14:paraId="06CEB9A2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04DA0" w14:textId="77777777" w:rsidR="00A45093" w:rsidRDefault="00A5519D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Przebieg poszczególnych ćwiczeń gimnastycznych.</w:t>
            </w:r>
          </w:p>
        </w:tc>
      </w:tr>
      <w:tr w:rsidR="00A45093" w:rsidRPr="009C54AE" w14:paraId="70F32D6B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424C3" w14:textId="77777777" w:rsidR="00A45093" w:rsidRDefault="00A5519D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Dobór zasad </w:t>
            </w:r>
            <w:r w:rsidR="00A45093">
              <w:rPr>
                <w:rFonts w:ascii="Corbel" w:hAnsi="Corbel"/>
                <w:sz w:val="24"/>
                <w:szCs w:val="24"/>
              </w:rPr>
              <w:t>dydaktyczn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  <w:r w:rsidR="00A45093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do lekcji.</w:t>
            </w:r>
          </w:p>
        </w:tc>
      </w:tr>
      <w:tr w:rsidR="00873369" w:rsidRPr="009C54AE" w14:paraId="0EDF9BA7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2673E" w14:textId="77777777" w:rsidR="00873369" w:rsidRDefault="00A5519D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Fragmenty gier zespołowych stosowane w edukacji wczesnoszkolnej</w:t>
            </w:r>
            <w:r w:rsidR="0044583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73369" w:rsidRPr="009C54AE" w14:paraId="7CB29BF5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31F40" w14:textId="77777777" w:rsidR="00873369" w:rsidRDefault="00A5519D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Aktywność ćwiczącego podczas zajęć ruchowych.</w:t>
            </w:r>
          </w:p>
        </w:tc>
      </w:tr>
      <w:tr w:rsidR="00A5519D" w:rsidRPr="009C54AE" w14:paraId="48B0BD24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11AB" w14:textId="77777777" w:rsidR="00A5519D" w:rsidRDefault="00A5519D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Samodoskonalenie nauczyciela</w:t>
            </w:r>
            <w:r w:rsidR="0044583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5519D" w:rsidRPr="009C54AE" w14:paraId="34C29188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4D6D5" w14:textId="77777777" w:rsidR="00A5519D" w:rsidRDefault="00445830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dokumentacji nauczyciela wychowania fizycznego.</w:t>
            </w:r>
          </w:p>
        </w:tc>
      </w:tr>
      <w:tr w:rsidR="00873369" w:rsidRPr="009C54AE" w14:paraId="22BEECF6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5D451" w14:textId="77777777" w:rsidR="00873369" w:rsidRDefault="00445830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Zajęcia w terenie, wykorzystanie naturalnych warunków do przeprowadzenia zajęć.</w:t>
            </w:r>
          </w:p>
        </w:tc>
      </w:tr>
      <w:tr w:rsidR="00A5519D" w:rsidRPr="009C54AE" w14:paraId="2AEDA6E5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5626D" w14:textId="77777777" w:rsidR="00A5519D" w:rsidRDefault="008A285B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Efekty kształcenia i wychowania w wychowaniu fizycznym.</w:t>
            </w:r>
          </w:p>
        </w:tc>
      </w:tr>
      <w:tr w:rsidR="00A5519D" w:rsidRPr="009C54AE" w14:paraId="7E02B636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87AFA" w14:textId="77777777" w:rsidR="00A5519D" w:rsidRDefault="00445830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Zapobieganie wypadkom </w:t>
            </w:r>
            <w:r w:rsidRPr="00803E6B">
              <w:rPr>
                <w:rFonts w:ascii="Corbel" w:hAnsi="Corbel"/>
                <w:sz w:val="24"/>
                <w:szCs w:val="24"/>
              </w:rPr>
              <w:t>podczas zajęć z wychowania fizycznego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5519D" w:rsidRPr="009C54AE" w14:paraId="4EDDFE1A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53D50" w14:textId="77777777" w:rsidR="00A5519D" w:rsidRDefault="00445830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Zdolności motoryczne dziecka w wieku wczesnoszkolnym i przedszkolnym.</w:t>
            </w:r>
          </w:p>
        </w:tc>
      </w:tr>
      <w:tr w:rsidR="00873369" w:rsidRPr="009C54AE" w14:paraId="41CF16DF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A15B2" w14:textId="77777777" w:rsidR="00873369" w:rsidRDefault="00445830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Kompetencje i czynności pedagogiczne nauczyciela wychowania fizycznego.</w:t>
            </w:r>
          </w:p>
        </w:tc>
      </w:tr>
    </w:tbl>
    <w:p w14:paraId="40AD2E3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D3FA6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53B3C1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D263E33" w14:textId="77777777" w:rsidTr="00A45093">
        <w:tc>
          <w:tcPr>
            <w:tcW w:w="9639" w:type="dxa"/>
          </w:tcPr>
          <w:p w14:paraId="3C7DB21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5093" w:rsidRPr="009C54AE" w14:paraId="7F07450E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D118D" w14:textId="77777777" w:rsidR="00A45093" w:rsidRPr="00803E6B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Omówienie zasad bezpiecznego korzystania z obiektów, przyrządów i środowisk związanych z uprawianiem różnych dyscyplin sportu. Organizacja, higiena i porządek pracy. Analiza podstawy programowej edukacji wczesnoszkolnej oraz komentarza do niej.</w:t>
            </w:r>
          </w:p>
        </w:tc>
      </w:tr>
      <w:tr w:rsidR="00A45093" w:rsidRPr="009C54AE" w14:paraId="436EA4F0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12D96" w14:textId="77777777" w:rsidR="00A45093" w:rsidRPr="00803E6B" w:rsidRDefault="00A5519D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Modelowe lekcje wychowania fizycznego. Analiza</w:t>
            </w:r>
            <w:r w:rsidR="00445830">
              <w:rPr>
                <w:rFonts w:ascii="Corbel" w:hAnsi="Corbel"/>
                <w:sz w:val="24"/>
                <w:szCs w:val="24"/>
              </w:rPr>
              <w:t xml:space="preserve"> przypadku.</w:t>
            </w:r>
          </w:p>
        </w:tc>
      </w:tr>
      <w:tr w:rsidR="00A45093" w:rsidRPr="009C54AE" w14:paraId="3A4F11DC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A760A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zajęć w zakresie gier i zabaw ruchowych.</w:t>
            </w:r>
          </w:p>
        </w:tc>
      </w:tr>
      <w:tr w:rsidR="00A45093" w:rsidRPr="009C54AE" w14:paraId="1C2ECAC4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CEF8E" w14:textId="77777777" w:rsidR="00A45093" w:rsidRPr="00803E6B" w:rsidRDefault="00445830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="00A45093" w:rsidRPr="00803E6B">
              <w:rPr>
                <w:rFonts w:ascii="Corbel" w:hAnsi="Corbel"/>
                <w:sz w:val="24"/>
                <w:szCs w:val="24"/>
              </w:rPr>
              <w:t>wicze</w:t>
            </w:r>
            <w:r>
              <w:rPr>
                <w:rFonts w:ascii="Corbel" w:hAnsi="Corbel"/>
                <w:sz w:val="24"/>
                <w:szCs w:val="24"/>
              </w:rPr>
              <w:t>nia</w:t>
            </w:r>
            <w:r w:rsidR="00A45093" w:rsidRPr="00803E6B">
              <w:rPr>
                <w:rFonts w:ascii="Corbel" w:hAnsi="Corbel"/>
                <w:sz w:val="24"/>
                <w:szCs w:val="24"/>
              </w:rPr>
              <w:t xml:space="preserve"> lekkoatletyczn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A45093" w:rsidRPr="00803E6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45093" w:rsidRPr="009C54AE" w14:paraId="1E8BF440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5932D" w14:textId="77777777" w:rsidR="00A45093" w:rsidRPr="00803E6B" w:rsidRDefault="00445830" w:rsidP="00445830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Gry</w:t>
            </w:r>
            <w:r w:rsidR="00A45093" w:rsidRPr="00803E6B">
              <w:rPr>
                <w:rFonts w:ascii="Corbel" w:hAnsi="Corbel"/>
                <w:sz w:val="24"/>
                <w:szCs w:val="24"/>
              </w:rPr>
              <w:t xml:space="preserve"> sportow</w:t>
            </w:r>
            <w:r>
              <w:rPr>
                <w:rFonts w:ascii="Corbel" w:hAnsi="Corbel"/>
                <w:sz w:val="24"/>
                <w:szCs w:val="24"/>
              </w:rPr>
              <w:t>e w edukacji wczesnoszkolnej i przedszkolnej</w:t>
            </w:r>
            <w:r w:rsidR="00A45093" w:rsidRPr="00803E6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45093" w:rsidRPr="009C54AE" w14:paraId="1DCDF587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5F8FD" w14:textId="77777777" w:rsidR="00A45093" w:rsidRPr="00803E6B" w:rsidRDefault="00445830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Obwody stacyjne stosowane podczas lekcji wychowania fizycznego.</w:t>
            </w:r>
          </w:p>
        </w:tc>
      </w:tr>
      <w:tr w:rsidR="00445830" w:rsidRPr="009C54AE" w14:paraId="1A9400E3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0FA03" w14:textId="77777777" w:rsidR="00445830" w:rsidRDefault="00445830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Uczenie się poprzez ruch.</w:t>
            </w:r>
          </w:p>
        </w:tc>
      </w:tr>
      <w:tr w:rsidR="00445830" w:rsidRPr="009C54AE" w14:paraId="0C3CB917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2B5FF" w14:textId="77777777" w:rsidR="00445830" w:rsidRDefault="00445830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kształcenia i różne koncepcje pedagogiczne w wychowaniu fizycznym.</w:t>
            </w:r>
          </w:p>
        </w:tc>
      </w:tr>
      <w:tr w:rsidR="008A285B" w:rsidRPr="009C54AE" w14:paraId="4DB90451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5610E" w14:textId="77777777" w:rsidR="008A285B" w:rsidRDefault="008A285B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Innowacyjne lekcje wychowania fizycznego. Analiza filmów.</w:t>
            </w:r>
          </w:p>
        </w:tc>
      </w:tr>
      <w:tr w:rsidR="00A45093" w:rsidRPr="009C54AE" w14:paraId="435B6A97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77409" w14:textId="77777777" w:rsidR="00A45093" w:rsidRPr="00803E6B" w:rsidRDefault="00445830" w:rsidP="00445830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Różne formy wprowadzania ćwiczeń g</w:t>
            </w:r>
            <w:r w:rsidR="00A45093" w:rsidRPr="00803E6B">
              <w:rPr>
                <w:rFonts w:ascii="Corbel" w:hAnsi="Corbel"/>
                <w:sz w:val="24"/>
                <w:szCs w:val="24"/>
              </w:rPr>
              <w:t>imnastycznych.</w:t>
            </w:r>
          </w:p>
        </w:tc>
      </w:tr>
      <w:tr w:rsidR="00A45093" w:rsidRPr="009C54AE" w14:paraId="3143296F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4FD39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Innowacyjne metody zajęć z wychowania fizycznego i zdrowotnego.</w:t>
            </w:r>
          </w:p>
        </w:tc>
      </w:tr>
    </w:tbl>
    <w:p w14:paraId="789943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CD6C7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5C81DA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275203" w14:textId="77777777" w:rsidR="00A4509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482009A" w14:textId="77777777" w:rsidR="00A45093" w:rsidRDefault="00A45093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4A5DE0AC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A45093">
        <w:rPr>
          <w:rFonts w:ascii="Corbel" w:hAnsi="Corbel"/>
          <w:b w:val="0"/>
          <w:i/>
          <w:smallCaps w:val="0"/>
          <w:sz w:val="20"/>
          <w:szCs w:val="20"/>
        </w:rPr>
        <w:t>, ćwiczenia praktyczne, samodzielne prowadzenie części zajęć,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A45093">
        <w:rPr>
          <w:rFonts w:ascii="Corbel" w:hAnsi="Corbel"/>
          <w:b w:val="0"/>
          <w:i/>
          <w:smallCaps w:val="0"/>
          <w:sz w:val="20"/>
          <w:szCs w:val="20"/>
        </w:rPr>
        <w:t>)</w:t>
      </w:r>
    </w:p>
    <w:p w14:paraId="0E81005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F641D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348150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5C153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AA6F7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5325"/>
        <w:gridCol w:w="2263"/>
      </w:tblGrid>
      <w:tr w:rsidR="0085747A" w:rsidRPr="009C54AE" w14:paraId="492335E1" w14:textId="77777777" w:rsidTr="00B013A5">
        <w:tc>
          <w:tcPr>
            <w:tcW w:w="1932" w:type="dxa"/>
            <w:vAlign w:val="center"/>
          </w:tcPr>
          <w:p w14:paraId="527035D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25" w:type="dxa"/>
            <w:vAlign w:val="center"/>
          </w:tcPr>
          <w:p w14:paraId="35CE805A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4E1ED13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263" w:type="dxa"/>
            <w:vAlign w:val="center"/>
          </w:tcPr>
          <w:p w14:paraId="0F4D00A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81DC53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45093" w:rsidRPr="009C54AE" w14:paraId="1E07A4AB" w14:textId="77777777" w:rsidTr="00CB4499">
        <w:tc>
          <w:tcPr>
            <w:tcW w:w="1932" w:type="dxa"/>
          </w:tcPr>
          <w:p w14:paraId="66D6D858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325" w:type="dxa"/>
          </w:tcPr>
          <w:p w14:paraId="5B369F7A" w14:textId="77777777" w:rsidR="00A45093" w:rsidRPr="00A45093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–  obserwacja w trakcie zajęć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599100A8" w14:textId="77777777" w:rsidR="00DC3400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–  świadomy i aktywny udział w zajęciach,</w:t>
            </w:r>
          </w:p>
          <w:p w14:paraId="2AD3181B" w14:textId="77777777" w:rsidR="00DC3400" w:rsidRPr="00A45093" w:rsidRDefault="00DC3400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400">
              <w:rPr>
                <w:rFonts w:ascii="Corbel" w:hAnsi="Corbel"/>
                <w:sz w:val="24"/>
                <w:szCs w:val="24"/>
              </w:rPr>
              <w:lastRenderedPageBreak/>
              <w:t xml:space="preserve">–  </w:t>
            </w:r>
            <w:r>
              <w:rPr>
                <w:rFonts w:ascii="Corbel" w:hAnsi="Corbel"/>
                <w:sz w:val="24"/>
                <w:szCs w:val="24"/>
              </w:rPr>
              <w:t>przygotowanie projektu,</w:t>
            </w:r>
          </w:p>
          <w:p w14:paraId="7F508CEF" w14:textId="77777777" w:rsidR="00DC3400" w:rsidRPr="00A45093" w:rsidRDefault="00DC3400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400">
              <w:rPr>
                <w:rFonts w:ascii="Corbel" w:hAnsi="Corbel"/>
                <w:sz w:val="24"/>
                <w:szCs w:val="24"/>
              </w:rPr>
              <w:t>–  kolokwium.</w:t>
            </w:r>
          </w:p>
        </w:tc>
        <w:tc>
          <w:tcPr>
            <w:tcW w:w="2263" w:type="dxa"/>
            <w:vAlign w:val="center"/>
          </w:tcPr>
          <w:p w14:paraId="503BB7D1" w14:textId="77777777" w:rsidR="00A45093" w:rsidRPr="00A45093" w:rsidRDefault="00A45093" w:rsidP="00CB44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lastRenderedPageBreak/>
              <w:t>ćw</w:t>
            </w:r>
            <w:r>
              <w:rPr>
                <w:rFonts w:ascii="Corbel" w:hAnsi="Corbel"/>
                <w:b w:val="0"/>
                <w:szCs w:val="24"/>
              </w:rPr>
              <w:t>., W.</w:t>
            </w:r>
          </w:p>
        </w:tc>
      </w:tr>
      <w:tr w:rsidR="00A45093" w:rsidRPr="009C54AE" w14:paraId="7AF1F713" w14:textId="77777777" w:rsidTr="00CB4499">
        <w:tc>
          <w:tcPr>
            <w:tcW w:w="1932" w:type="dxa"/>
          </w:tcPr>
          <w:p w14:paraId="2645027F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325" w:type="dxa"/>
          </w:tcPr>
          <w:p w14:paraId="407D9BD4" w14:textId="77777777" w:rsidR="00A45093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–  obserwacja w trakcie zajęć,</w:t>
            </w:r>
          </w:p>
          <w:p w14:paraId="2DCFD7C1" w14:textId="77777777" w:rsidR="00A45093" w:rsidRPr="00A45093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 xml:space="preserve">–  </w:t>
            </w:r>
            <w:r>
              <w:rPr>
                <w:rFonts w:ascii="Corbel" w:hAnsi="Corbel"/>
                <w:sz w:val="24"/>
                <w:szCs w:val="24"/>
              </w:rPr>
              <w:t>prowadzenie części zajęć.</w:t>
            </w:r>
          </w:p>
        </w:tc>
        <w:tc>
          <w:tcPr>
            <w:tcW w:w="2263" w:type="dxa"/>
            <w:vAlign w:val="center"/>
          </w:tcPr>
          <w:p w14:paraId="1994C262" w14:textId="77777777" w:rsidR="00A45093" w:rsidRPr="00A45093" w:rsidRDefault="00A45093" w:rsidP="00CB44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., W.</w:t>
            </w:r>
          </w:p>
        </w:tc>
      </w:tr>
      <w:tr w:rsidR="00A45093" w:rsidRPr="00803E6B" w14:paraId="4B215142" w14:textId="77777777" w:rsidTr="00CB4499">
        <w:tc>
          <w:tcPr>
            <w:tcW w:w="1932" w:type="dxa"/>
          </w:tcPr>
          <w:p w14:paraId="2FA08D10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325" w:type="dxa"/>
          </w:tcPr>
          <w:p w14:paraId="3D506DB6" w14:textId="77777777" w:rsidR="00A45093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–  świadomy i aktywny udział w zajęciach,</w:t>
            </w:r>
          </w:p>
          <w:p w14:paraId="518DC338" w14:textId="77777777" w:rsidR="00A45093" w:rsidRPr="00A45093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–  obserwacja 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263" w:type="dxa"/>
            <w:vAlign w:val="center"/>
          </w:tcPr>
          <w:p w14:paraId="46872EF5" w14:textId="77777777" w:rsidR="00A45093" w:rsidRPr="00A45093" w:rsidRDefault="00A45093" w:rsidP="00CB44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., W.</w:t>
            </w:r>
          </w:p>
        </w:tc>
      </w:tr>
      <w:tr w:rsidR="00A45093" w:rsidRPr="00803E6B" w14:paraId="29877EF8" w14:textId="77777777" w:rsidTr="00CB4499">
        <w:tc>
          <w:tcPr>
            <w:tcW w:w="1932" w:type="dxa"/>
          </w:tcPr>
          <w:p w14:paraId="58372C2A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325" w:type="dxa"/>
          </w:tcPr>
          <w:p w14:paraId="57A62345" w14:textId="77777777" w:rsidR="00A45093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–  obserwacja w trakcie zajęć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1BA3EA02" w14:textId="77777777" w:rsidR="00A45093" w:rsidRPr="00A45093" w:rsidRDefault="00D02EDA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  kolokwium.</w:t>
            </w:r>
          </w:p>
        </w:tc>
        <w:tc>
          <w:tcPr>
            <w:tcW w:w="2263" w:type="dxa"/>
            <w:vAlign w:val="center"/>
          </w:tcPr>
          <w:p w14:paraId="7A54FD54" w14:textId="77777777" w:rsidR="00A45093" w:rsidRPr="00A45093" w:rsidRDefault="00A45093" w:rsidP="00CB44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., W.</w:t>
            </w:r>
          </w:p>
        </w:tc>
      </w:tr>
      <w:tr w:rsidR="00A45093" w:rsidRPr="00803E6B" w14:paraId="605A826D" w14:textId="77777777" w:rsidTr="00CB4499">
        <w:tc>
          <w:tcPr>
            <w:tcW w:w="1932" w:type="dxa"/>
          </w:tcPr>
          <w:p w14:paraId="4E1EC8E2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325" w:type="dxa"/>
          </w:tcPr>
          <w:p w14:paraId="0E0D694F" w14:textId="77777777" w:rsidR="00A45093" w:rsidRPr="00D02EDA" w:rsidRDefault="00A45093" w:rsidP="00D02E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szCs w:val="24"/>
              </w:rPr>
              <w:t xml:space="preserve">–  </w:t>
            </w:r>
            <w:r w:rsidRPr="00A4509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  <w:r w:rsidR="00D02ED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2263" w:type="dxa"/>
            <w:vAlign w:val="center"/>
          </w:tcPr>
          <w:p w14:paraId="338DC20F" w14:textId="77777777" w:rsidR="00A45093" w:rsidRPr="00A45093" w:rsidRDefault="00A45093" w:rsidP="00CB44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A45093" w:rsidRPr="00803E6B" w14:paraId="59CBDAB6" w14:textId="77777777" w:rsidTr="00CB4499">
        <w:trPr>
          <w:trHeight w:val="415"/>
        </w:trPr>
        <w:tc>
          <w:tcPr>
            <w:tcW w:w="1932" w:type="dxa"/>
          </w:tcPr>
          <w:p w14:paraId="0B4A8CA8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325" w:type="dxa"/>
          </w:tcPr>
          <w:p w14:paraId="4602C293" w14:textId="77777777" w:rsidR="00A45093" w:rsidRPr="00A45093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 xml:space="preserve">– przygotowanie i prezentacja materiału </w:t>
            </w:r>
          </w:p>
          <w:p w14:paraId="72EF6E6C" w14:textId="77777777" w:rsidR="00A45093" w:rsidRPr="00D02EDA" w:rsidRDefault="00A45093" w:rsidP="00D02E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szCs w:val="24"/>
              </w:rPr>
              <w:t xml:space="preserve">–  </w:t>
            </w:r>
            <w:r w:rsidRPr="00A4509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  <w:r w:rsidR="00D02ED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2263" w:type="dxa"/>
            <w:vAlign w:val="center"/>
          </w:tcPr>
          <w:p w14:paraId="666C0A16" w14:textId="77777777" w:rsidR="00A45093" w:rsidRPr="00A45093" w:rsidRDefault="00873369" w:rsidP="00CB44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ĆW., </w:t>
            </w:r>
            <w:r w:rsidR="00A45093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A45093" w:rsidRPr="00803E6B" w14:paraId="50900773" w14:textId="77777777" w:rsidTr="00CB4499">
        <w:trPr>
          <w:trHeight w:val="299"/>
        </w:trPr>
        <w:tc>
          <w:tcPr>
            <w:tcW w:w="1932" w:type="dxa"/>
          </w:tcPr>
          <w:p w14:paraId="7C926775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325" w:type="dxa"/>
          </w:tcPr>
          <w:p w14:paraId="1797F090" w14:textId="77777777" w:rsidR="00D02EDA" w:rsidRPr="00D02EDA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szCs w:val="24"/>
              </w:rPr>
              <w:t xml:space="preserve">–  </w:t>
            </w:r>
            <w:r w:rsidRPr="00A45093">
              <w:rPr>
                <w:rFonts w:ascii="Corbel" w:hAnsi="Corbel"/>
                <w:b w:val="0"/>
                <w:smallCaps w:val="0"/>
                <w:szCs w:val="24"/>
              </w:rPr>
              <w:t>obserwacja zajęć</w:t>
            </w:r>
            <w:r w:rsidR="00D02ED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2263" w:type="dxa"/>
            <w:vAlign w:val="center"/>
          </w:tcPr>
          <w:p w14:paraId="3AF47DEF" w14:textId="77777777" w:rsidR="00A45093" w:rsidRPr="00A45093" w:rsidRDefault="00A45093" w:rsidP="00CB44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., W.</w:t>
            </w:r>
          </w:p>
        </w:tc>
      </w:tr>
      <w:tr w:rsidR="00A45093" w:rsidRPr="00803E6B" w14:paraId="2F9E67A4" w14:textId="77777777" w:rsidTr="00CB4499">
        <w:tc>
          <w:tcPr>
            <w:tcW w:w="1932" w:type="dxa"/>
          </w:tcPr>
          <w:p w14:paraId="407AA783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325" w:type="dxa"/>
          </w:tcPr>
          <w:p w14:paraId="3C79132C" w14:textId="77777777" w:rsidR="00A45093" w:rsidRPr="00A45093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 xml:space="preserve">–  </w:t>
            </w:r>
            <w:r w:rsidR="00D02EDA">
              <w:rPr>
                <w:rFonts w:ascii="Corbel" w:hAnsi="Corbel"/>
                <w:sz w:val="24"/>
                <w:szCs w:val="24"/>
              </w:rPr>
              <w:t>wypowiedź</w:t>
            </w:r>
            <w:r w:rsidRPr="00A45093">
              <w:rPr>
                <w:rFonts w:ascii="Corbel" w:hAnsi="Corbel"/>
                <w:sz w:val="24"/>
                <w:szCs w:val="24"/>
              </w:rPr>
              <w:t>,</w:t>
            </w:r>
          </w:p>
          <w:p w14:paraId="0BE15CDF" w14:textId="77777777" w:rsidR="00A45093" w:rsidRPr="00A45093" w:rsidRDefault="00D02EDA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  kolokwium.</w:t>
            </w:r>
          </w:p>
        </w:tc>
        <w:tc>
          <w:tcPr>
            <w:tcW w:w="2263" w:type="dxa"/>
            <w:vAlign w:val="center"/>
          </w:tcPr>
          <w:p w14:paraId="5FB4A157" w14:textId="77777777" w:rsidR="00A45093" w:rsidRPr="00A45093" w:rsidRDefault="00A45093" w:rsidP="00CB44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ćw.</w:t>
            </w:r>
            <w:r>
              <w:rPr>
                <w:rFonts w:ascii="Corbel" w:hAnsi="Corbel"/>
                <w:b w:val="0"/>
                <w:szCs w:val="24"/>
              </w:rPr>
              <w:t>, W.</w:t>
            </w:r>
          </w:p>
        </w:tc>
      </w:tr>
      <w:tr w:rsidR="00A45093" w:rsidRPr="00803E6B" w14:paraId="1EF57269" w14:textId="77777777" w:rsidTr="00CB4499">
        <w:tc>
          <w:tcPr>
            <w:tcW w:w="1932" w:type="dxa"/>
          </w:tcPr>
          <w:p w14:paraId="6AFABAAB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325" w:type="dxa"/>
          </w:tcPr>
          <w:p w14:paraId="2FD825E3" w14:textId="77777777" w:rsidR="00A45093" w:rsidRPr="00A45093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–  świadomy i aktywny udział w zajęciach,</w:t>
            </w:r>
          </w:p>
          <w:p w14:paraId="1232415F" w14:textId="77777777" w:rsidR="00A45093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–  obserwacja w trakcie zajęć,</w:t>
            </w:r>
          </w:p>
          <w:p w14:paraId="2D028D10" w14:textId="77777777" w:rsidR="00D02EDA" w:rsidRPr="00A45093" w:rsidRDefault="00D02EDA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 xml:space="preserve">–  </w:t>
            </w:r>
            <w:r>
              <w:rPr>
                <w:rFonts w:ascii="Corbel" w:hAnsi="Corbel"/>
                <w:sz w:val="24"/>
                <w:szCs w:val="24"/>
              </w:rPr>
              <w:t>prowadzenie części zajęć.</w:t>
            </w:r>
          </w:p>
        </w:tc>
        <w:tc>
          <w:tcPr>
            <w:tcW w:w="2263" w:type="dxa"/>
            <w:vAlign w:val="center"/>
          </w:tcPr>
          <w:p w14:paraId="55EA7774" w14:textId="77777777" w:rsidR="00A45093" w:rsidRPr="00A45093" w:rsidRDefault="00A45093" w:rsidP="00CB44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., W.</w:t>
            </w:r>
          </w:p>
        </w:tc>
      </w:tr>
    </w:tbl>
    <w:p w14:paraId="4932F4B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E40B9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19E8A2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E940C83" w14:textId="77777777" w:rsidTr="00D02EDA">
        <w:tc>
          <w:tcPr>
            <w:tcW w:w="9670" w:type="dxa"/>
          </w:tcPr>
          <w:p w14:paraId="7A261D1B" w14:textId="77777777" w:rsidR="00D02EDA" w:rsidRPr="00D02EDA" w:rsidRDefault="00D02EDA" w:rsidP="00D02ED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hAnsi="Corbel"/>
              </w:rPr>
            </w:pPr>
            <w:r w:rsidRPr="00D02EDA">
              <w:rPr>
                <w:rFonts w:ascii="Corbel" w:hAnsi="Corbel"/>
              </w:rPr>
              <w:t>uczestnictwo w zajęciach</w:t>
            </w:r>
          </w:p>
          <w:p w14:paraId="23377E16" w14:textId="77777777" w:rsidR="00D02EDA" w:rsidRPr="00D02EDA" w:rsidRDefault="00D02EDA" w:rsidP="00D02ED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hAnsi="Corbel"/>
              </w:rPr>
            </w:pPr>
            <w:r w:rsidRPr="00D02EDA">
              <w:rPr>
                <w:rFonts w:ascii="Corbel" w:hAnsi="Corbel"/>
              </w:rPr>
              <w:t>aktywność podczas zajęć</w:t>
            </w:r>
          </w:p>
          <w:p w14:paraId="22ECCD6A" w14:textId="77777777" w:rsidR="00D02EDA" w:rsidRPr="00D02EDA" w:rsidRDefault="00D02EDA" w:rsidP="00D02EDA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orbel" w:hAnsi="Corbel"/>
              </w:rPr>
            </w:pPr>
            <w:r w:rsidRPr="00D02EDA">
              <w:rPr>
                <w:rFonts w:ascii="Corbel" w:hAnsi="Corbel"/>
              </w:rPr>
              <w:t>pozytywna ocena przygotowania i prowadzenia scenariuszy zajęć</w:t>
            </w:r>
          </w:p>
          <w:p w14:paraId="7191108E" w14:textId="77777777" w:rsidR="00D02EDA" w:rsidRDefault="00D02EDA" w:rsidP="00D02EDA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orbel" w:hAnsi="Corbel"/>
              </w:rPr>
            </w:pPr>
            <w:r w:rsidRPr="00D02EDA">
              <w:rPr>
                <w:rFonts w:ascii="Corbel" w:hAnsi="Corbel"/>
              </w:rPr>
              <w:t>pozytywna ocena z kolokwium</w:t>
            </w:r>
          </w:p>
          <w:p w14:paraId="65350880" w14:textId="77777777" w:rsidR="0085747A" w:rsidRPr="00D02EDA" w:rsidRDefault="00D02EDA" w:rsidP="00D02EDA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orbel" w:hAnsi="Corbel"/>
              </w:rPr>
            </w:pPr>
            <w:r w:rsidRPr="00D02EDA">
              <w:rPr>
                <w:rFonts w:ascii="Corbel" w:hAnsi="Corbel"/>
              </w:rPr>
              <w:t>pozytywna ocena z notatek z hospitacji zajęć</w:t>
            </w:r>
          </w:p>
        </w:tc>
      </w:tr>
    </w:tbl>
    <w:p w14:paraId="50B0DA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C1031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69FB18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3396AD1" w14:textId="77777777" w:rsidTr="007444BB">
        <w:tc>
          <w:tcPr>
            <w:tcW w:w="4962" w:type="dxa"/>
            <w:vAlign w:val="center"/>
          </w:tcPr>
          <w:p w14:paraId="576AD97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259E5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1DFA9FD" w14:textId="77777777" w:rsidTr="007444BB">
        <w:tc>
          <w:tcPr>
            <w:tcW w:w="4962" w:type="dxa"/>
          </w:tcPr>
          <w:p w14:paraId="7CC3B8A0" w14:textId="77777777" w:rsidR="0085747A" w:rsidRPr="009C54AE" w:rsidRDefault="00C61DC5" w:rsidP="00CD03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B8ED71F" w14:textId="77777777" w:rsidR="0085747A" w:rsidRPr="009C54AE" w:rsidRDefault="000E26C5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D02E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6E11CA63" w14:textId="77777777" w:rsidTr="007444BB">
        <w:tc>
          <w:tcPr>
            <w:tcW w:w="4962" w:type="dxa"/>
          </w:tcPr>
          <w:p w14:paraId="60E24DFA" w14:textId="45F10EB9" w:rsidR="00C61DC5" w:rsidRPr="009C54AE" w:rsidRDefault="00C61DC5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64D66322" w14:textId="77777777" w:rsidR="007444BB" w:rsidRDefault="007444BB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FA5FE19" w14:textId="01FA6595" w:rsidR="00C61DC5" w:rsidRPr="009C54AE" w:rsidRDefault="00272A0E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409F469B" w14:textId="77777777" w:rsidTr="007444BB">
        <w:tc>
          <w:tcPr>
            <w:tcW w:w="4962" w:type="dxa"/>
          </w:tcPr>
          <w:p w14:paraId="3B8E38D8" w14:textId="77777777" w:rsidR="007444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– </w:t>
            </w:r>
          </w:p>
          <w:p w14:paraId="5A277A21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14:paraId="37851EA7" w14:textId="77777777" w:rsidR="007444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08F5BE45" w14:textId="77777777" w:rsidR="007444BB" w:rsidRDefault="007444BB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8A285B">
              <w:rPr>
                <w:rFonts w:ascii="Corbel" w:hAnsi="Corbel"/>
                <w:sz w:val="24"/>
                <w:szCs w:val="24"/>
              </w:rPr>
              <w:t>zaliczenia</w:t>
            </w:r>
          </w:p>
          <w:p w14:paraId="56910920" w14:textId="77777777" w:rsidR="00C61DC5" w:rsidRPr="009C54AE" w:rsidRDefault="007444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samodzielny projekt</w:t>
            </w:r>
          </w:p>
        </w:tc>
        <w:tc>
          <w:tcPr>
            <w:tcW w:w="4677" w:type="dxa"/>
          </w:tcPr>
          <w:p w14:paraId="1517E2F9" w14:textId="77777777" w:rsidR="00C61DC5" w:rsidRDefault="00C61DC5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06B35D6" w14:textId="706234D9" w:rsidR="007444BB" w:rsidRDefault="00272A0E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14:paraId="3BFD223E" w14:textId="77777777" w:rsidR="007444BB" w:rsidRDefault="008A285B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14:paraId="791773A5" w14:textId="77777777" w:rsidR="007444BB" w:rsidRDefault="000E26C5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14:paraId="13BC79F4" w14:textId="77777777" w:rsidR="007444BB" w:rsidRPr="009C54AE" w:rsidRDefault="007444BB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4B4B2DAF" w14:textId="77777777" w:rsidTr="007444BB">
        <w:tc>
          <w:tcPr>
            <w:tcW w:w="4962" w:type="dxa"/>
          </w:tcPr>
          <w:p w14:paraId="39646E4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CE7FFBF" w14:textId="77777777" w:rsidR="0085747A" w:rsidRPr="009C54AE" w:rsidRDefault="000E26C5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46</w:t>
            </w:r>
          </w:p>
        </w:tc>
      </w:tr>
      <w:tr w:rsidR="0085747A" w:rsidRPr="009C54AE" w14:paraId="78F517F9" w14:textId="77777777" w:rsidTr="007444BB">
        <w:tc>
          <w:tcPr>
            <w:tcW w:w="4962" w:type="dxa"/>
          </w:tcPr>
          <w:p w14:paraId="1E24709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700E8EF" w14:textId="77777777" w:rsidR="0085747A" w:rsidRPr="009C54AE" w:rsidRDefault="008A285B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DA5B51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92173D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6617B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EA961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A84C97D" w14:textId="77777777" w:rsidTr="0071620A">
        <w:trPr>
          <w:trHeight w:val="397"/>
        </w:trPr>
        <w:tc>
          <w:tcPr>
            <w:tcW w:w="3544" w:type="dxa"/>
          </w:tcPr>
          <w:p w14:paraId="23032D4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BEC123F" w14:textId="77777777" w:rsidR="0085747A" w:rsidRPr="009C54AE" w:rsidRDefault="00D02E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0</w:t>
            </w:r>
          </w:p>
        </w:tc>
      </w:tr>
      <w:tr w:rsidR="0085747A" w:rsidRPr="009C54AE" w14:paraId="5F8DB4D1" w14:textId="77777777" w:rsidTr="0071620A">
        <w:trPr>
          <w:trHeight w:val="397"/>
        </w:trPr>
        <w:tc>
          <w:tcPr>
            <w:tcW w:w="3544" w:type="dxa"/>
          </w:tcPr>
          <w:p w14:paraId="133288A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tyk </w:t>
            </w:r>
          </w:p>
        </w:tc>
        <w:tc>
          <w:tcPr>
            <w:tcW w:w="3969" w:type="dxa"/>
          </w:tcPr>
          <w:p w14:paraId="14B0D951" w14:textId="77777777" w:rsidR="0085747A" w:rsidRPr="009C54AE" w:rsidRDefault="00D02E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0</w:t>
            </w:r>
          </w:p>
        </w:tc>
      </w:tr>
    </w:tbl>
    <w:p w14:paraId="5A5E9F3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0E493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E1C573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0A3B5D6" w14:textId="77777777" w:rsidTr="00D02EDA">
        <w:trPr>
          <w:trHeight w:val="397"/>
        </w:trPr>
        <w:tc>
          <w:tcPr>
            <w:tcW w:w="7513" w:type="dxa"/>
          </w:tcPr>
          <w:p w14:paraId="504BB446" w14:textId="77777777" w:rsidR="0085747A" w:rsidRPr="00D02E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34FB7AD" w14:textId="77777777" w:rsidR="00D02EDA" w:rsidRPr="00D02EDA" w:rsidRDefault="00D02EDA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Bondarowicz M., Zabawy i gry ruchowe w zajęciach sportowych. Warszawa, 2002.</w:t>
            </w:r>
          </w:p>
          <w:p w14:paraId="24461DF3" w14:textId="77777777" w:rsidR="008A285B" w:rsidRDefault="008A285B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Iskra J., Marcinów R., Walaszczyk A., </w:t>
            </w:r>
            <w:r w:rsidRPr="008A285B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Lekkoatletyka w edukacji przedszkolnej i wczesnoszkolnej : marsze, skoki i rzuty dla dzieci w wieku 4-9 lat</w:t>
            </w:r>
            <w:r w:rsidRPr="008A285B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/ Opole : Politechnika Opolska. Oficyna Wydawnicza, 2014</w:t>
            </w: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.</w:t>
            </w:r>
          </w:p>
          <w:p w14:paraId="30F7AC4D" w14:textId="77777777" w:rsidR="00D02EDA" w:rsidRDefault="00D02EDA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Kupisiewicz Cz.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dydaktyki.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Literatura Pedagogiczna, Warszawa, 2006.</w:t>
            </w:r>
          </w:p>
          <w:p w14:paraId="2899D938" w14:textId="77777777" w:rsidR="00EA45F2" w:rsidRPr="00EA45F2" w:rsidRDefault="00EA45F2" w:rsidP="00EA45F2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EA45F2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Madejski E., Węglarz J., Wybrane zagadnienia współczesnej metodyki wychowania fizycznego, Podręcznik dla nauczycieli i studentów, Impuls, 2017.</w:t>
            </w:r>
          </w:p>
          <w:p w14:paraId="312F0B9E" w14:textId="77777777" w:rsidR="00D02EDA" w:rsidRPr="00D02EDA" w:rsidRDefault="00D02EDA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Trześniowski R.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Gry i zabawy ruchowe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 Warszawa, 1987.</w:t>
            </w:r>
          </w:p>
          <w:p w14:paraId="74DD70CE" w14:textId="77777777" w:rsidR="00D02EDA" w:rsidRDefault="00D02EDA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Szczepański S.,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Kluczowe zagadnienia dydaktyki wychowania fizycznego. Kompendium dla studentów.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Politechnika Opolska, Opole, 2008.</w:t>
            </w:r>
          </w:p>
          <w:p w14:paraId="6E3D88D1" w14:textId="77777777" w:rsidR="008A285B" w:rsidRDefault="008A285B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Ślężyński J., </w:t>
            </w:r>
            <w:r w:rsidRPr="008A285B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Efekty kształcenia i wychowania w kulturze fizycznej</w:t>
            </w:r>
            <w:r w:rsidRPr="008A285B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: Akademia Wychowania Fizycznego im. Jerzego Kukuczki w Katowicach, Polskie Towarzystwo Naukowe Kultury Fizycznej. Oddział Śląski w Katowicach. - Katowice : Wydawnictwo Akademii Wychowania Fizycznego, 2011</w:t>
            </w: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.</w:t>
            </w:r>
          </w:p>
          <w:p w14:paraId="49B6AF0A" w14:textId="77777777" w:rsidR="00EA45F2" w:rsidRPr="00D02EDA" w:rsidRDefault="00EA45F2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Warchoł K., </w:t>
            </w:r>
            <w:r w:rsidRPr="00EA45F2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metodyki współczesnego wychowania fizyczneg</w:t>
            </w:r>
            <w:r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o</w:t>
            </w: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FOSZE ,2016.</w:t>
            </w:r>
          </w:p>
          <w:p w14:paraId="0065E8E1" w14:textId="77777777" w:rsidR="00D02EDA" w:rsidRPr="00D02EDA" w:rsidRDefault="00D02EDA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sz w:val="24"/>
                <w:szCs w:val="24"/>
              </w:rPr>
              <w:t>Podstawa Programowa dla przedszkoli i klas 1-3 z omówieniami.</w:t>
            </w:r>
          </w:p>
        </w:tc>
      </w:tr>
      <w:tr w:rsidR="0085747A" w:rsidRPr="009C54AE" w14:paraId="2A419C99" w14:textId="77777777" w:rsidTr="00D02EDA">
        <w:trPr>
          <w:trHeight w:val="397"/>
        </w:trPr>
        <w:tc>
          <w:tcPr>
            <w:tcW w:w="7513" w:type="dxa"/>
          </w:tcPr>
          <w:p w14:paraId="0383B222" w14:textId="77777777" w:rsidR="0085747A" w:rsidRPr="00D02E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E55669D" w14:textId="77777777" w:rsidR="00D02EDA" w:rsidRPr="00D02EDA" w:rsidRDefault="00D02EDA" w:rsidP="00D02EDA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606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 w:rsidRPr="00D02EDA">
              <w:rPr>
                <w:rFonts w:ascii="Corbel" w:hAnsi="Corbel"/>
                <w:sz w:val="24"/>
                <w:szCs w:val="24"/>
              </w:rPr>
              <w:t xml:space="preserve">Grabowski H., </w:t>
            </w:r>
            <w:r w:rsidRPr="00D02EDA">
              <w:rPr>
                <w:rFonts w:ascii="Corbel" w:hAnsi="Corbel"/>
                <w:i/>
                <w:sz w:val="24"/>
                <w:szCs w:val="24"/>
              </w:rPr>
              <w:t>Uwagi krytyczne o wychowaniu fizycznym i kształceniu nauczycieli</w:t>
            </w:r>
            <w:r w:rsidRPr="00D02EDA">
              <w:rPr>
                <w:rFonts w:ascii="Corbel" w:hAnsi="Corbel"/>
                <w:sz w:val="24"/>
                <w:szCs w:val="24"/>
              </w:rPr>
              <w:t>. Wyd. Impuls, Kraków, 2004.</w:t>
            </w:r>
          </w:p>
          <w:p w14:paraId="5D4E91F0" w14:textId="77777777" w:rsidR="00D02EDA" w:rsidRPr="00D02EDA" w:rsidRDefault="00D02EDA" w:rsidP="00D02EDA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606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 xml:space="preserve">Zaborniak S., </w:t>
            </w:r>
            <w:r w:rsidRPr="00D02EDA">
              <w:rPr>
                <w:rFonts w:ascii="Corbel" w:hAnsi="Corbel"/>
                <w:i/>
                <w:color w:val="000000"/>
                <w:sz w:val="24"/>
                <w:szCs w:val="24"/>
              </w:rPr>
              <w:t>Metodyka nauczania ćwiczeń lekkoatletycznych. Poradnik dla nauczycieli</w:t>
            </w:r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, Rzeszów, 2006.</w:t>
            </w:r>
          </w:p>
        </w:tc>
      </w:tr>
    </w:tbl>
    <w:p w14:paraId="32216F7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BD6EC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4EFC7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8FDFD" w14:textId="77777777" w:rsidR="001F703C" w:rsidRDefault="001F703C" w:rsidP="00C16ABF">
      <w:pPr>
        <w:spacing w:after="0" w:line="240" w:lineRule="auto"/>
      </w:pPr>
      <w:r>
        <w:separator/>
      </w:r>
    </w:p>
  </w:endnote>
  <w:endnote w:type="continuationSeparator" w:id="0">
    <w:p w14:paraId="3A176545" w14:textId="77777777" w:rsidR="001F703C" w:rsidRDefault="001F703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75286" w14:textId="77777777" w:rsidR="001F703C" w:rsidRDefault="001F703C" w:rsidP="00C16ABF">
      <w:pPr>
        <w:spacing w:after="0" w:line="240" w:lineRule="auto"/>
      </w:pPr>
      <w:r>
        <w:separator/>
      </w:r>
    </w:p>
  </w:footnote>
  <w:footnote w:type="continuationSeparator" w:id="0">
    <w:p w14:paraId="1E7B0A19" w14:textId="77777777" w:rsidR="001F703C" w:rsidRDefault="001F703C" w:rsidP="00C16ABF">
      <w:pPr>
        <w:spacing w:after="0" w:line="240" w:lineRule="auto"/>
      </w:pPr>
      <w:r>
        <w:continuationSeparator/>
      </w:r>
    </w:p>
  </w:footnote>
  <w:footnote w:id="1">
    <w:p w14:paraId="71A3636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D73BC"/>
    <w:multiLevelType w:val="multilevel"/>
    <w:tmpl w:val="A9407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F24396"/>
    <w:multiLevelType w:val="hybridMultilevel"/>
    <w:tmpl w:val="D5A4887C"/>
    <w:lvl w:ilvl="0" w:tplc="762AC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105F5C"/>
    <w:multiLevelType w:val="multilevel"/>
    <w:tmpl w:val="1404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8974140">
    <w:abstractNumId w:val="1"/>
  </w:num>
  <w:num w:numId="2" w16cid:durableId="547957952">
    <w:abstractNumId w:val="2"/>
  </w:num>
  <w:num w:numId="3" w16cid:durableId="1095323593">
    <w:abstractNumId w:val="4"/>
  </w:num>
  <w:num w:numId="4" w16cid:durableId="1653604737">
    <w:abstractNumId w:val="3"/>
  </w:num>
  <w:num w:numId="5" w16cid:durableId="1934508961">
    <w:abstractNumId w:val="5"/>
  </w:num>
  <w:num w:numId="6" w16cid:durableId="79194146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1F2D"/>
    <w:rsid w:val="000742DC"/>
    <w:rsid w:val="00084C12"/>
    <w:rsid w:val="0008672F"/>
    <w:rsid w:val="0009462C"/>
    <w:rsid w:val="00094B12"/>
    <w:rsid w:val="00096C46"/>
    <w:rsid w:val="000A296F"/>
    <w:rsid w:val="000A2A28"/>
    <w:rsid w:val="000A773F"/>
    <w:rsid w:val="000B192D"/>
    <w:rsid w:val="000B28EE"/>
    <w:rsid w:val="000B3E37"/>
    <w:rsid w:val="000D04B0"/>
    <w:rsid w:val="000E26C5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1F703C"/>
    <w:rsid w:val="002144C0"/>
    <w:rsid w:val="0022477D"/>
    <w:rsid w:val="002278A9"/>
    <w:rsid w:val="002336F9"/>
    <w:rsid w:val="0024028F"/>
    <w:rsid w:val="00244ABC"/>
    <w:rsid w:val="00272A0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628B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830"/>
    <w:rsid w:val="00445970"/>
    <w:rsid w:val="0045729E"/>
    <w:rsid w:val="0045734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48DD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53923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065EC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4BB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73369"/>
    <w:rsid w:val="00884922"/>
    <w:rsid w:val="00885F64"/>
    <w:rsid w:val="008917F9"/>
    <w:rsid w:val="008A285B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7165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9F7D2F"/>
    <w:rsid w:val="00A00ECC"/>
    <w:rsid w:val="00A155EE"/>
    <w:rsid w:val="00A2245B"/>
    <w:rsid w:val="00A30110"/>
    <w:rsid w:val="00A36899"/>
    <w:rsid w:val="00A371F6"/>
    <w:rsid w:val="00A43BF6"/>
    <w:rsid w:val="00A45093"/>
    <w:rsid w:val="00A53D04"/>
    <w:rsid w:val="00A53FA5"/>
    <w:rsid w:val="00A54817"/>
    <w:rsid w:val="00A5519D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13A5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09A2"/>
    <w:rsid w:val="00BD3869"/>
    <w:rsid w:val="00BD66E9"/>
    <w:rsid w:val="00BD6FF4"/>
    <w:rsid w:val="00BE6714"/>
    <w:rsid w:val="00BF2C41"/>
    <w:rsid w:val="00C058B4"/>
    <w:rsid w:val="00C05F44"/>
    <w:rsid w:val="00C131B5"/>
    <w:rsid w:val="00C1687C"/>
    <w:rsid w:val="00C16ABF"/>
    <w:rsid w:val="00C170AE"/>
    <w:rsid w:val="00C26CB7"/>
    <w:rsid w:val="00C324C1"/>
    <w:rsid w:val="00C36992"/>
    <w:rsid w:val="00C50E72"/>
    <w:rsid w:val="00C56036"/>
    <w:rsid w:val="00C61DC5"/>
    <w:rsid w:val="00C67E92"/>
    <w:rsid w:val="00C70A26"/>
    <w:rsid w:val="00C710A6"/>
    <w:rsid w:val="00C766DF"/>
    <w:rsid w:val="00C94B98"/>
    <w:rsid w:val="00CA2B96"/>
    <w:rsid w:val="00CA5089"/>
    <w:rsid w:val="00CB42CB"/>
    <w:rsid w:val="00CB4499"/>
    <w:rsid w:val="00CD037A"/>
    <w:rsid w:val="00CD6897"/>
    <w:rsid w:val="00CE5BAC"/>
    <w:rsid w:val="00CF25BE"/>
    <w:rsid w:val="00CF78ED"/>
    <w:rsid w:val="00D02B25"/>
    <w:rsid w:val="00D02EBA"/>
    <w:rsid w:val="00D02ED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340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0DA7"/>
    <w:rsid w:val="00E43694"/>
    <w:rsid w:val="00E51E44"/>
    <w:rsid w:val="00E63348"/>
    <w:rsid w:val="00E77E88"/>
    <w:rsid w:val="00E8107D"/>
    <w:rsid w:val="00E960BB"/>
    <w:rsid w:val="00EA2074"/>
    <w:rsid w:val="00EA45F2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0250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509F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4983E"/>
  <w15:docId w15:val="{03215321-E122-4287-B06D-C8ECE7988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7E2820-2E5A-4A3D-A156-DCE9383FDF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C4FA93-FFCF-4C8B-9BF6-1F8797E839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E0E732-4246-4967-8AB4-8CC555B58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FEA1DE-0023-41BE-8528-F88D9D449B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11</TotalTime>
  <Pages>1</Pages>
  <Words>1239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15</cp:revision>
  <cp:lastPrinted>2019-02-06T12:12:00Z</cp:lastPrinted>
  <dcterms:created xsi:type="dcterms:W3CDTF">2019-12-10T11:04:00Z</dcterms:created>
  <dcterms:modified xsi:type="dcterms:W3CDTF">2026-03-10T10:20:00Z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